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B4AB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42B4AB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4AB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4ABB" w14:textId="77777777" w:rsidR="00C44B8B" w:rsidRPr="001654AE" w:rsidRDefault="00BA31A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1A5">
              <w:rPr>
                <w:b/>
                <w:sz w:val="26"/>
                <w:szCs w:val="26"/>
              </w:rPr>
              <w:t>202A_126</w:t>
            </w:r>
          </w:p>
        </w:tc>
      </w:tr>
      <w:tr w:rsidR="00A67559" w:rsidRPr="00AD3C21" w14:paraId="442B4AB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AB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ABE" w14:textId="77777777" w:rsidR="00A67559" w:rsidRPr="00BA31A5" w:rsidRDefault="00C93B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1A5">
              <w:rPr>
                <w:b/>
                <w:sz w:val="26"/>
                <w:szCs w:val="26"/>
                <w:lang w:val="en-US"/>
              </w:rPr>
              <w:t>2299683</w:t>
            </w:r>
          </w:p>
        </w:tc>
      </w:tr>
    </w:tbl>
    <w:p w14:paraId="442B4AC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42B4AC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42B4AC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42B4AC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42B4AC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42B4AC5" w14:textId="77777777" w:rsidR="00C44B8B" w:rsidRPr="00CB6078" w:rsidRDefault="00C44B8B" w:rsidP="00C44B8B"/>
    <w:p w14:paraId="442B4AC6" w14:textId="77777777" w:rsidR="00C44B8B" w:rsidRPr="00CB6078" w:rsidRDefault="00C44B8B" w:rsidP="00C44B8B"/>
    <w:p w14:paraId="442B4AC7" w14:textId="77777777" w:rsidR="00C44B8B" w:rsidRPr="00CB6078" w:rsidRDefault="00C44B8B" w:rsidP="00C44B8B"/>
    <w:p w14:paraId="442B4AC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42B4AC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42B4ACA" w14:textId="77777777" w:rsidR="00612811" w:rsidRPr="00BA31A5" w:rsidRDefault="00426155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BA31A5" w:rsidRPr="006809D0">
        <w:rPr>
          <w:b/>
          <w:sz w:val="24"/>
          <w:szCs w:val="24"/>
        </w:rPr>
        <w:t>Зажим шлейфовый ШС-9,6-0,1</w:t>
      </w:r>
      <w:r>
        <w:rPr>
          <w:b/>
          <w:sz w:val="24"/>
          <w:szCs w:val="24"/>
        </w:rPr>
        <w:t>)</w:t>
      </w:r>
      <w:r w:rsidR="00C662BE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A31A5">
        <w:rPr>
          <w:b/>
          <w:sz w:val="26"/>
          <w:szCs w:val="26"/>
        </w:rPr>
        <w:t xml:space="preserve"> </w:t>
      </w:r>
      <w:r w:rsidR="00AA670B" w:rsidRPr="00C662BE">
        <w:rPr>
          <w:b/>
          <w:sz w:val="26"/>
          <w:szCs w:val="26"/>
          <w:u w:val="single"/>
        </w:rPr>
        <w:t>202</w:t>
      </w:r>
      <w:r w:rsidR="00AA670B" w:rsidRPr="00C662BE">
        <w:rPr>
          <w:b/>
          <w:sz w:val="26"/>
          <w:szCs w:val="26"/>
          <w:u w:val="single"/>
          <w:lang w:val="en-US"/>
        </w:rPr>
        <w:t>A</w:t>
      </w:r>
    </w:p>
    <w:p w14:paraId="442B4AC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2B4AC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2B4ACD" w14:textId="77777777" w:rsidR="00760813" w:rsidRPr="006809D0" w:rsidRDefault="00641E44" w:rsidP="002141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809D0">
        <w:rPr>
          <w:sz w:val="24"/>
          <w:szCs w:val="24"/>
        </w:rPr>
        <w:t xml:space="preserve">Технические требования, характеристики </w:t>
      </w:r>
      <w:r w:rsidR="00770408" w:rsidRPr="006809D0">
        <w:rPr>
          <w:sz w:val="24"/>
          <w:szCs w:val="24"/>
        </w:rPr>
        <w:t>линейной арматуры и гасителей вибрации</w:t>
      </w:r>
      <w:r w:rsidR="004F4E9E" w:rsidRPr="006809D0">
        <w:rPr>
          <w:sz w:val="24"/>
          <w:szCs w:val="24"/>
        </w:rPr>
        <w:t xml:space="preserve"> должны соответствовать параметрам </w:t>
      </w:r>
      <w:r w:rsidR="00760813" w:rsidRPr="006809D0">
        <w:rPr>
          <w:sz w:val="24"/>
          <w:szCs w:val="24"/>
        </w:rPr>
        <w:t>ТУ 3449-036-27560230-04 «</w:t>
      </w:r>
      <w:r w:rsidR="00760813" w:rsidRPr="006809D0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442B4ACE" w14:textId="77777777" w:rsidR="00F1236F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</w:p>
    <w:p w14:paraId="442B4ACF" w14:textId="77777777" w:rsidR="00F1236F" w:rsidRDefault="00F1236F" w:rsidP="006716E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442B4B13" wp14:editId="442B4B14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C662BE" w:rsidRPr="00F1236F" w14:paraId="442B4AD4" w14:textId="77777777" w:rsidTr="006716E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0" w14:textId="77777777" w:rsidR="00C662BE" w:rsidRPr="00F1236F" w:rsidRDefault="00563439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="00C662BE" w:rsidRPr="00F1236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1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236F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2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3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C662BE" w:rsidRPr="00F1236F" w14:paraId="442B4ADA" w14:textId="77777777" w:rsidTr="006716E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5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6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Сечение, мм</w:t>
            </w:r>
            <w:r w:rsidRPr="00F1236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7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8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9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662BE" w:rsidRPr="00F1236F" w14:paraId="442B4AE0" w14:textId="77777777" w:rsidTr="006716E7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B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ШС-9,6-01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C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50/8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D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9,6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E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F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0,25</w:t>
            </w:r>
          </w:p>
        </w:tc>
      </w:tr>
    </w:tbl>
    <w:p w14:paraId="442B4AE1" w14:textId="77777777" w:rsidR="00F1236F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442B4AE2" w14:textId="77777777" w:rsidR="00612811" w:rsidRPr="00CB6078" w:rsidRDefault="00E47B16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42B4AE3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42B4AE4" w14:textId="77777777" w:rsidR="004A612D" w:rsidRPr="00A24900" w:rsidRDefault="004A612D" w:rsidP="004A61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42B4AE5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2B4AE6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2B4AE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42B4AE8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2B4AE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2B4AEA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442B4AEB" w14:textId="76693D42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B10C1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442B4AEC" w14:textId="19AE540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D47A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2B4AED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442B4AEE" w14:textId="77777777" w:rsidR="00DE0C6D" w:rsidRPr="00F64720" w:rsidRDefault="00843900" w:rsidP="00B972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42B4AEF" w14:textId="77777777" w:rsidR="001C72DB" w:rsidRPr="001654A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42B4AF0" w14:textId="77777777" w:rsidR="00F612AC" w:rsidRPr="00AA55FC" w:rsidRDefault="00C93B4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</w:t>
      </w:r>
      <w:r w:rsidR="00AA55FC" w:rsidRPr="00AA55FC">
        <w:rPr>
          <w:sz w:val="24"/>
          <w:szCs w:val="24"/>
        </w:rPr>
        <w:t xml:space="preserve"> «</w:t>
      </w:r>
      <w:r w:rsidR="00AA55FC"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B972A3">
        <w:rPr>
          <w:color w:val="000000"/>
          <w:sz w:val="24"/>
          <w:szCs w:val="24"/>
        </w:rPr>
        <w:t>;</w:t>
      </w:r>
    </w:p>
    <w:p w14:paraId="442B4AF1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42B4AF2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42B4AF3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2B4AF4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42B4AF5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2B4AF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2B4AF7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42B4AF8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42B4AF9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47B1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42B4AFA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2B4AFB" w14:textId="77777777" w:rsidR="00612811" w:rsidRPr="00E47B16" w:rsidRDefault="00612811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E47B16">
        <w:rPr>
          <w:b/>
          <w:bCs/>
          <w:sz w:val="26"/>
          <w:szCs w:val="26"/>
        </w:rPr>
        <w:t>Гарантийные обязательства.</w:t>
      </w:r>
    </w:p>
    <w:p w14:paraId="442B4AFC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47B1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2B4AFD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2B4AFE" w14:textId="77777777" w:rsidR="00612811" w:rsidRPr="00CB6078" w:rsidRDefault="00EA00A8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42B4AFF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42B4B00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2B4B01" w14:textId="77777777" w:rsidR="00612811" w:rsidRPr="00CB6078" w:rsidRDefault="006004FC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42B4B02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42B4B03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42B4B0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2B4B05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42B4B0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42B4B0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42B4B0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42B4B09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42B4B0A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2B4B0B" w14:textId="77777777" w:rsidR="00612811" w:rsidRPr="00CB6078" w:rsidRDefault="00612811" w:rsidP="00E47B16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2B4B0C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2B4B0D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2B4B0E" w14:textId="77777777" w:rsidR="001D6900" w:rsidRPr="00CB6078" w:rsidRDefault="001D6900" w:rsidP="00451C4D">
      <w:pPr>
        <w:rPr>
          <w:sz w:val="26"/>
          <w:szCs w:val="26"/>
        </w:rPr>
      </w:pPr>
    </w:p>
    <w:p w14:paraId="442B4B0F" w14:textId="77777777" w:rsidR="004A2665" w:rsidRPr="00CB6078" w:rsidRDefault="004A2665" w:rsidP="00451C4D">
      <w:pPr>
        <w:rPr>
          <w:sz w:val="26"/>
          <w:szCs w:val="26"/>
        </w:rPr>
      </w:pPr>
    </w:p>
    <w:p w14:paraId="442B4B10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2B4B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42B4B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B4B17" w14:textId="77777777" w:rsidR="00124E13" w:rsidRDefault="00124E13">
      <w:r>
        <w:separator/>
      </w:r>
    </w:p>
  </w:endnote>
  <w:endnote w:type="continuationSeparator" w:id="0">
    <w:p w14:paraId="442B4B18" w14:textId="77777777" w:rsidR="00124E13" w:rsidRDefault="0012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B4B15" w14:textId="77777777" w:rsidR="00124E13" w:rsidRDefault="00124E13">
      <w:r>
        <w:separator/>
      </w:r>
    </w:p>
  </w:footnote>
  <w:footnote w:type="continuationSeparator" w:id="0">
    <w:p w14:paraId="442B4B16" w14:textId="77777777" w:rsidR="00124E13" w:rsidRDefault="00124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B4B1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2B4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EB95008"/>
    <w:multiLevelType w:val="hybridMultilevel"/>
    <w:tmpl w:val="E0220EDC"/>
    <w:lvl w:ilvl="0" w:tplc="9B1ACA7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9B3ECF"/>
    <w:multiLevelType w:val="hybridMultilevel"/>
    <w:tmpl w:val="DA76904A"/>
    <w:lvl w:ilvl="0" w:tplc="048605F8">
      <w:start w:val="3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C9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E1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4AE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15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7A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155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40B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12D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439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6E7"/>
    <w:rsid w:val="0067198B"/>
    <w:rsid w:val="006722EF"/>
    <w:rsid w:val="00676792"/>
    <w:rsid w:val="00676901"/>
    <w:rsid w:val="006806A9"/>
    <w:rsid w:val="006809D0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45E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81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910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B5F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6C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81A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223"/>
    <w:rsid w:val="008E25AE"/>
    <w:rsid w:val="008E4456"/>
    <w:rsid w:val="008E495A"/>
    <w:rsid w:val="008E4989"/>
    <w:rsid w:val="008E536E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5FC"/>
    <w:rsid w:val="00AA670B"/>
    <w:rsid w:val="00AA6A26"/>
    <w:rsid w:val="00AA6FEE"/>
    <w:rsid w:val="00AA7E8E"/>
    <w:rsid w:val="00AA7EBB"/>
    <w:rsid w:val="00AB0945"/>
    <w:rsid w:val="00AB10C1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A3"/>
    <w:rsid w:val="00B97488"/>
    <w:rsid w:val="00B97AC4"/>
    <w:rsid w:val="00BA0DE5"/>
    <w:rsid w:val="00BA19D6"/>
    <w:rsid w:val="00BA1FDC"/>
    <w:rsid w:val="00BA2631"/>
    <w:rsid w:val="00BA31A5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2B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9F0"/>
    <w:rsid w:val="00C93B44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B8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B1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36F"/>
    <w:rsid w:val="00F128C1"/>
    <w:rsid w:val="00F130BD"/>
    <w:rsid w:val="00F135C1"/>
    <w:rsid w:val="00F157C9"/>
    <w:rsid w:val="00F1795B"/>
    <w:rsid w:val="00F2059C"/>
    <w:rsid w:val="00F2146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B4AB9"/>
  <w15:docId w15:val="{E9DA5020-2DD9-4C15-8C1E-02E81B38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6DAD-22D1-42EF-A543-4801D6A21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2FFD4-0D8D-4E82-A9BE-663E6676B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D07BF-F226-4D6D-A80E-1F40FDC97DD6}">
  <ds:schemaRefs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BF08DFB-590A-4ED4-8370-422B1B88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22</cp:revision>
  <cp:lastPrinted>2010-09-30T13:29:00Z</cp:lastPrinted>
  <dcterms:created xsi:type="dcterms:W3CDTF">2015-04-15T08:07:00Z</dcterms:created>
  <dcterms:modified xsi:type="dcterms:W3CDTF">2015-09-02T12:01:00Z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